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2348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A32F9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32F97" w:rsidRDefault="00A32F97" w:rsidP="00A32F97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0A23D9" w:rsidRPr="000A23D9" w:rsidRDefault="002F054A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32F9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A23D9" w:rsidRP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นางนงนภัส  หมวดเดช</w:t>
            </w:r>
          </w:p>
          <w:p w:rsidR="000A23D9" w:rsidRPr="000A23D9" w:rsidRDefault="000A23D9" w:rsidP="000A23D9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0A23D9" w:rsidRPr="000A23D9" w:rsidRDefault="000A23D9" w:rsidP="000A23D9"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453A01" w:rsidRPr="000A23D9" w:rsidRDefault="000A23D9" w:rsidP="000A23D9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0A23D9" w:rsidRDefault="002F054A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377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5552</w:t>
            </w:r>
          </w:p>
          <w:p w:rsidR="000A23D9" w:rsidRDefault="000A23D9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377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5545</w:t>
            </w:r>
          </w:p>
          <w:p w:rsidR="000A23D9" w:rsidRDefault="000A23D9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377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0-2035-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5538</w:t>
            </w:r>
          </w:p>
          <w:p w:rsidR="00453A01" w:rsidRPr="000A23D9" w:rsidRDefault="000A23D9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3772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5541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0A23D9" w:rsidRDefault="002F054A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0A23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A23D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  <w:p w:rsidR="006C7B37" w:rsidRPr="00A32F97" w:rsidRDefault="000A23D9" w:rsidP="00A32F97">
            <w:pPr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นางสาวกรุณา  ต่อเติม</w:t>
            </w:r>
            <w:r w:rsidR="00A32F9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32F9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0A23D9" w:rsidRDefault="00D849B7" w:rsidP="000A23D9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37727"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="000A23D9">
              <w:rPr>
                <w:rFonts w:ascii="TH SarabunPSK" w:hAnsi="TH SarabunPSK" w:cs="TH SarabunPSK" w:hint="cs"/>
                <w:sz w:val="30"/>
                <w:szCs w:val="30"/>
                <w:cs/>
              </w:rPr>
              <w:t>5535</w:t>
            </w:r>
          </w:p>
          <w:p w:rsidR="006C7B37" w:rsidRPr="000A23D9" w:rsidRDefault="000A23D9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3772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5536</w:t>
            </w:r>
          </w:p>
        </w:tc>
      </w:tr>
      <w:tr w:rsidR="002F054A" w:rsidRPr="003B7C5A" w:rsidTr="00A32F97">
        <w:trPr>
          <w:trHeight w:val="2041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A32F97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A32F97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637727">
        <w:trPr>
          <w:trHeight w:val="2998"/>
        </w:trPr>
        <w:tc>
          <w:tcPr>
            <w:tcW w:w="9498" w:type="dxa"/>
            <w:gridSpan w:val="3"/>
          </w:tcPr>
          <w:p w:rsidR="002F054A" w:rsidRPr="003B7C5A" w:rsidRDefault="00E379B3" w:rsidP="00637727">
            <w:pPr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A32F97" w:rsidRPr="003B7C5A" w:rsidTr="002E2DA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F97" w:rsidRPr="00F108FD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F97" w:rsidRPr="003E7B4C" w:rsidRDefault="00A32F97" w:rsidP="00A32F9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37727">
        <w:trPr>
          <w:trHeight w:val="2119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374"/>
              <w:gridCol w:w="1560"/>
              <w:gridCol w:w="1387"/>
              <w:gridCol w:w="1433"/>
            </w:tblGrid>
            <w:tr w:rsidR="002F054A" w:rsidRPr="003B7C5A" w:rsidTr="00AB7ACE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7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AB7ACE">
              <w:trPr>
                <w:trHeight w:val="591"/>
                <w:jc w:val="center"/>
              </w:trPr>
              <w:tc>
                <w:tcPr>
                  <w:tcW w:w="3499" w:type="dxa"/>
                </w:tcPr>
                <w:p w:rsidR="004032BC" w:rsidRPr="00B26A52" w:rsidRDefault="00A32F9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374" w:type="dxa"/>
                </w:tcPr>
                <w:p w:rsidR="004032BC" w:rsidRPr="00AC4F8B" w:rsidRDefault="00637727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A32F97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D5" w:rsidRDefault="002568D5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4032BC" w:rsidRDefault="00246518" w:rsidP="0024651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76.83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B7B01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55111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551118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51118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B7ACE">
        <w:trPr>
          <w:trHeight w:val="1696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637727" w:rsidRDefault="000B7B01" w:rsidP="00246518">
            <w:pPr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สำนักประสานและส่งเสริมกิจการอุดมศึกษา ได้รับการจัดสรรเงินงบประมาณ </w:t>
            </w:r>
            <w:r w:rsidR="00006DB2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เป็น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จำนวน</w:t>
            </w:r>
            <w:r w:rsidR="00006DB2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เงินเท่ากับ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250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</w:rPr>
              <w:t>,</w:t>
            </w:r>
            <w:r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650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</w:rPr>
              <w:t>,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000 บาท แผนการเบิกจ่ายสะสม </w:t>
            </w:r>
            <w:r w:rsidR="00006DB2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เป็นจำนวนเงินเท่ากับ 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240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</w:rPr>
              <w:t>,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668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</w:rPr>
              <w:t>,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090.48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บาท ผลการเบิกจ่ายสะสม</w:t>
            </w:r>
            <w:r w:rsidR="00006DB2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เป็นจำนวนเงินเท่ากับ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1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92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</w:rPr>
              <w:t>,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581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</w:rPr>
              <w:t>,</w:t>
            </w:r>
            <w:r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0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57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79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บาท ร้อยละของผล</w:t>
            </w:r>
            <w:r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การเบิกจ่ายต่องบประมาณหลังโอนฯ </w:t>
            </w:r>
            <w:r w:rsidR="00F55E99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ร้อยละ 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76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8</w:t>
            </w:r>
            <w:r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3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="00246518" w:rsidRPr="00637727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ต่ำ</w:t>
            </w:r>
            <w:r w:rsidR="00C95818" w:rsidRPr="0063772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กว่าเป้าหมายของคณะรัฐมนตรี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0A5220" w:rsidRDefault="003B7C5A" w:rsidP="0055111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51118" w:rsidRPr="00551118" w:rsidRDefault="00551118" w:rsidP="00551118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551118" w:rsidRDefault="000A5220" w:rsidP="00551118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0B7B01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377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C03" w:rsidRDefault="004C3C03">
      <w:r>
        <w:separator/>
      </w:r>
    </w:p>
  </w:endnote>
  <w:endnote w:type="continuationSeparator" w:id="0">
    <w:p w:rsidR="004C3C03" w:rsidRDefault="004C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4D5" w:rsidRDefault="000D34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4D5" w:rsidRDefault="000D34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C03" w:rsidRDefault="004C3C03">
      <w:r>
        <w:separator/>
      </w:r>
    </w:p>
  </w:footnote>
  <w:footnote w:type="continuationSeparator" w:id="0">
    <w:p w:rsidR="004C3C03" w:rsidRDefault="004C3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4D5" w:rsidRDefault="000D34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34D5" w:rsidRDefault="000D34D5" w:rsidP="000D34D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      </w:r>
                          </w:p>
                          <w:p w:rsidR="000D34D5" w:rsidRDefault="000D34D5" w:rsidP="000D34D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D34D5" w:rsidRDefault="000D34D5" w:rsidP="000D34D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</w:r>
                    </w:p>
                    <w:p w:rsidR="000D34D5" w:rsidRDefault="000D34D5" w:rsidP="000D34D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4D5" w:rsidRDefault="000D3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147712F"/>
    <w:multiLevelType w:val="hybridMultilevel"/>
    <w:tmpl w:val="726ACB18"/>
    <w:lvl w:ilvl="0" w:tplc="1BD89D4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537A5"/>
    <w:multiLevelType w:val="hybridMultilevel"/>
    <w:tmpl w:val="5606820E"/>
    <w:lvl w:ilvl="0" w:tplc="6386727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6165A2B"/>
    <w:multiLevelType w:val="hybridMultilevel"/>
    <w:tmpl w:val="29B8F3AC"/>
    <w:lvl w:ilvl="0" w:tplc="5636B632">
      <w:numFmt w:val="bullet"/>
      <w:lvlText w:val="-"/>
      <w:lvlJc w:val="left"/>
      <w:pPr>
        <w:ind w:left="16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2342AF"/>
    <w:multiLevelType w:val="hybridMultilevel"/>
    <w:tmpl w:val="AD3EC2DC"/>
    <w:lvl w:ilvl="0" w:tplc="4690743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8"/>
  </w:num>
  <w:num w:numId="2">
    <w:abstractNumId w:val="6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6DB2"/>
    <w:rsid w:val="000246DC"/>
    <w:rsid w:val="00025C73"/>
    <w:rsid w:val="00031EAA"/>
    <w:rsid w:val="000427D1"/>
    <w:rsid w:val="000539CC"/>
    <w:rsid w:val="00061364"/>
    <w:rsid w:val="0007652E"/>
    <w:rsid w:val="00086869"/>
    <w:rsid w:val="000A23D9"/>
    <w:rsid w:val="000A3286"/>
    <w:rsid w:val="000A5220"/>
    <w:rsid w:val="000A7481"/>
    <w:rsid w:val="000B61D2"/>
    <w:rsid w:val="000B7B01"/>
    <w:rsid w:val="000C06DC"/>
    <w:rsid w:val="000C3FE0"/>
    <w:rsid w:val="000D34D5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61A12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46518"/>
    <w:rsid w:val="00251664"/>
    <w:rsid w:val="002568D5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1010"/>
    <w:rsid w:val="00487609"/>
    <w:rsid w:val="00490606"/>
    <w:rsid w:val="004B1D7E"/>
    <w:rsid w:val="004C3B2B"/>
    <w:rsid w:val="004C3C03"/>
    <w:rsid w:val="004C5E52"/>
    <w:rsid w:val="005047DE"/>
    <w:rsid w:val="00515462"/>
    <w:rsid w:val="00516FD7"/>
    <w:rsid w:val="005437F6"/>
    <w:rsid w:val="00546DE3"/>
    <w:rsid w:val="00551118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CDA"/>
    <w:rsid w:val="0060158F"/>
    <w:rsid w:val="0061749F"/>
    <w:rsid w:val="006219AB"/>
    <w:rsid w:val="00637718"/>
    <w:rsid w:val="00637727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66378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54C5"/>
    <w:rsid w:val="008F792A"/>
    <w:rsid w:val="00900054"/>
    <w:rsid w:val="00910253"/>
    <w:rsid w:val="00923484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2F97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B7ACE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95818"/>
    <w:rsid w:val="00CE50B1"/>
    <w:rsid w:val="00CF0196"/>
    <w:rsid w:val="00CF3A4A"/>
    <w:rsid w:val="00CF45AF"/>
    <w:rsid w:val="00CF65A9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3768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55E99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785E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9DA4A-663F-4D9C-91D0-4F2F1EFF5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อรสุดา จันชา</cp:lastModifiedBy>
  <cp:revision>7</cp:revision>
  <cp:lastPrinted>2019-06-11T08:25:00Z</cp:lastPrinted>
  <dcterms:created xsi:type="dcterms:W3CDTF">2019-07-18T06:27:00Z</dcterms:created>
  <dcterms:modified xsi:type="dcterms:W3CDTF">2019-09-03T04:06:00Z</dcterms:modified>
</cp:coreProperties>
</file>